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2701" w14:textId="550818AD" w:rsidR="0049254C" w:rsidRPr="00DA609C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DA609C">
        <w:rPr>
          <w:b/>
          <w:noProof/>
          <w:sz w:val="24"/>
          <w:lang w:val="en-US"/>
        </w:rPr>
        <w:t>3GPP TSG-SA5 Meeting #1</w:t>
      </w:r>
      <w:r w:rsidR="00115CC7" w:rsidRPr="00DA609C">
        <w:rPr>
          <w:b/>
          <w:noProof/>
          <w:sz w:val="24"/>
          <w:lang w:val="en-US"/>
        </w:rPr>
        <w:t>6</w:t>
      </w:r>
      <w:r w:rsidR="00E6052A" w:rsidRPr="00DA609C">
        <w:rPr>
          <w:b/>
          <w:noProof/>
          <w:sz w:val="24"/>
          <w:lang w:val="en-US"/>
        </w:rPr>
        <w:t>1</w:t>
      </w:r>
      <w:r w:rsidR="008E6990" w:rsidRPr="00DA609C">
        <w:rPr>
          <w:rFonts w:cs="Arial"/>
          <w:b/>
          <w:color w:val="000000"/>
          <w:sz w:val="24"/>
          <w:lang w:val="en-US" w:eastAsia="zh-CN"/>
        </w:rPr>
        <w:tab/>
      </w:r>
      <w:r w:rsidR="006640FF" w:rsidRPr="00DA609C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DA609C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DA609C">
        <w:rPr>
          <w:rFonts w:cs="Arial"/>
          <w:b/>
          <w:color w:val="000000"/>
          <w:sz w:val="24"/>
          <w:lang w:val="en-US" w:eastAsia="zh-CN"/>
        </w:rPr>
        <w:t>2</w:t>
      </w:r>
      <w:r w:rsidR="00C5514B" w:rsidRPr="00DA609C">
        <w:rPr>
          <w:rFonts w:cs="Arial"/>
          <w:b/>
          <w:color w:val="000000"/>
          <w:sz w:val="24"/>
          <w:lang w:val="en-US" w:eastAsia="zh-CN"/>
        </w:rPr>
        <w:t>5</w:t>
      </w:r>
      <w:r w:rsidR="00E6052A" w:rsidRPr="00DA609C">
        <w:rPr>
          <w:rFonts w:cs="Arial"/>
          <w:b/>
          <w:color w:val="000000"/>
          <w:sz w:val="24"/>
          <w:lang w:val="en-US" w:eastAsia="zh-CN"/>
        </w:rPr>
        <w:t>2</w:t>
      </w:r>
      <w:r w:rsidR="00115CC7" w:rsidRPr="00DA609C">
        <w:rPr>
          <w:rFonts w:cs="Arial"/>
          <w:b/>
          <w:color w:val="000000"/>
          <w:sz w:val="24"/>
          <w:lang w:val="en-US" w:eastAsia="zh-CN"/>
        </w:rPr>
        <w:t>2</w:t>
      </w:r>
      <w:r w:rsidR="00C5514B" w:rsidRPr="00DA609C">
        <w:rPr>
          <w:rFonts w:cs="Arial"/>
          <w:b/>
          <w:color w:val="000000"/>
          <w:sz w:val="24"/>
          <w:lang w:val="en-US" w:eastAsia="zh-CN"/>
        </w:rPr>
        <w:t>08</w:t>
      </w:r>
    </w:p>
    <w:p w14:paraId="4B2948ED" w14:textId="415ABCB1" w:rsidR="00BE1239" w:rsidRPr="00DA609C" w:rsidRDefault="0077611D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DA609C">
        <w:rPr>
          <w:b/>
          <w:noProof/>
          <w:sz w:val="24"/>
          <w:lang w:val="en-US"/>
        </w:rPr>
        <w:t>Fukuoka, Japan, 19 - 23 May 2025</w:t>
      </w:r>
      <w:r w:rsidR="001C0223" w:rsidRPr="00DA609C">
        <w:rPr>
          <w:b/>
          <w:noProof/>
          <w:sz w:val="24"/>
          <w:lang w:val="en-US"/>
        </w:rPr>
        <w:tab/>
      </w:r>
    </w:p>
    <w:p w14:paraId="3F31C776" w14:textId="6BDB9E9E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="00773542">
        <w:rPr>
          <w:rFonts w:ascii="Arial" w:hAnsi="Arial" w:cs="Arial"/>
          <w:sz w:val="22"/>
          <w:szCs w:val="22"/>
        </w:rPr>
        <w:t xml:space="preserve"> 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4D352029" w14:textId="77777777" w:rsidR="008A7E3B" w:rsidRDefault="008A7E3B" w:rsidP="008A7E3B">
      <w:pPr>
        <w:pStyle w:val="00BodyText"/>
        <w:widowControl w:val="0"/>
        <w:adjustRightInd w:val="0"/>
        <w:snapToGrid w:val="0"/>
        <w:spacing w:after="0" w:line="240" w:lineRule="auto"/>
        <w:rPr>
          <w:b/>
        </w:rPr>
      </w:pPr>
      <w:r>
        <w:rPr>
          <w:b/>
          <w:highlight w:val="cyan"/>
        </w:rPr>
        <w:t>Email approval time plan:</w:t>
      </w:r>
    </w:p>
    <w:p w14:paraId="0025B07E" w14:textId="77777777" w:rsidR="00A24A1A" w:rsidRPr="00786448" w:rsidRDefault="00A24A1A" w:rsidP="00A24A1A">
      <w:pPr>
        <w:pStyle w:val="00BodyText"/>
        <w:widowControl w:val="0"/>
        <w:numPr>
          <w:ilvl w:val="0"/>
          <w:numId w:val="34"/>
        </w:numPr>
        <w:adjustRightInd w:val="0"/>
        <w:snapToGrid w:val="0"/>
        <w:spacing w:after="0" w:line="240" w:lineRule="auto"/>
        <w:rPr>
          <w:rFonts w:ascii="DengXian" w:eastAsia="DengXian" w:hAnsi="DengXian" w:cs="DengXian"/>
          <w:b/>
          <w:sz w:val="18"/>
          <w:szCs w:val="18"/>
        </w:rPr>
      </w:pPr>
      <w:r w:rsidRPr="00786448">
        <w:rPr>
          <w:rFonts w:ascii="DengXian" w:eastAsia="DengXian" w:hAnsi="DengXian" w:cs="DengXian" w:hint="eastAsia"/>
          <w:b/>
          <w:sz w:val="18"/>
          <w:szCs w:val="18"/>
        </w:rPr>
        <w:t>N</w:t>
      </w:r>
      <w:r w:rsidRPr="00786448">
        <w:rPr>
          <w:rFonts w:ascii="DengXian" w:eastAsia="DengXian" w:hAnsi="DengXian" w:cs="DengXian"/>
          <w:b/>
          <w:sz w:val="18"/>
          <w:szCs w:val="18"/>
        </w:rPr>
        <w:t>o email approval for WID/SID/pCR/CR/Discussion paper/Input to draftCR.</w:t>
      </w:r>
    </w:p>
    <w:p w14:paraId="40F07703" w14:textId="77777777" w:rsidR="00A24A1A" w:rsidRPr="00786448" w:rsidRDefault="00A24A1A" w:rsidP="00A24A1A">
      <w:pPr>
        <w:pStyle w:val="00BodyText"/>
        <w:widowControl w:val="0"/>
        <w:numPr>
          <w:ilvl w:val="0"/>
          <w:numId w:val="34"/>
        </w:numPr>
        <w:adjustRightInd w:val="0"/>
        <w:snapToGrid w:val="0"/>
        <w:spacing w:after="0" w:line="240" w:lineRule="auto"/>
        <w:rPr>
          <w:rFonts w:ascii="DengXian" w:hAnsi="DengXian" w:cs="DengXian"/>
          <w:b/>
          <w:sz w:val="18"/>
          <w:szCs w:val="18"/>
          <w:shd w:val="clear" w:color="auto" w:fill="D9D9D9"/>
        </w:rPr>
      </w:pPr>
      <w:r w:rsidRPr="00786448">
        <w:rPr>
          <w:rFonts w:ascii="DengXian" w:hAnsi="DengXian" w:cs="DengXian"/>
          <w:b/>
          <w:sz w:val="18"/>
          <w:szCs w:val="18"/>
        </w:rPr>
        <w:t xml:space="preserve">Only outgoing LS/draftCR&amp; conversion draftCR to CR/draft TR/CH OpenAPI CR (pre-rel-19) /Draft TS email approval </w:t>
      </w:r>
      <w:proofErr w:type="gramStart"/>
      <w:r w:rsidRPr="00786448">
        <w:rPr>
          <w:rFonts w:ascii="DengXian" w:hAnsi="DengXian" w:cs="DengXian"/>
          <w:b/>
          <w:sz w:val="18"/>
          <w:szCs w:val="18"/>
        </w:rPr>
        <w:t>are</w:t>
      </w:r>
      <w:proofErr w:type="gramEnd"/>
      <w:r w:rsidRPr="00786448">
        <w:rPr>
          <w:rFonts w:ascii="DengXian" w:hAnsi="DengXian" w:cs="DengXian"/>
          <w:b/>
          <w:sz w:val="18"/>
          <w:szCs w:val="18"/>
        </w:rPr>
        <w:t xml:space="preserve"> </w:t>
      </w:r>
      <w:proofErr w:type="spellStart"/>
      <w:r w:rsidRPr="00786448">
        <w:rPr>
          <w:rFonts w:ascii="DengXian" w:hAnsi="DengXian" w:cs="DengXian"/>
          <w:b/>
          <w:sz w:val="18"/>
          <w:szCs w:val="18"/>
        </w:rPr>
        <w:t>allowed</w:t>
      </w:r>
      <w:r w:rsidRPr="00786448">
        <w:rPr>
          <w:rFonts w:ascii="DengXian" w:eastAsia="Microsoft YaHei" w:hAnsi="DengXian" w:cs="DengXian"/>
          <w:b/>
          <w:sz w:val="18"/>
          <w:szCs w:val="18"/>
        </w:rPr>
        <w:t>：</w:t>
      </w:r>
      <w:r w:rsidRPr="00786448">
        <w:rPr>
          <w:rFonts w:ascii="DengXian" w:eastAsia="Microsoft YaHei" w:hAnsi="DengXian" w:cs="DengXian"/>
          <w:b/>
          <w:sz w:val="18"/>
          <w:szCs w:val="18"/>
        </w:rPr>
        <w:t>rapporteurs</w:t>
      </w:r>
      <w:proofErr w:type="spellEnd"/>
      <w:r w:rsidRPr="00786448">
        <w:rPr>
          <w:rFonts w:ascii="DengXian" w:eastAsia="Microsoft YaHei" w:hAnsi="DengXian" w:cs="DengXian"/>
          <w:b/>
          <w:sz w:val="18"/>
          <w:szCs w:val="18"/>
        </w:rPr>
        <w:t xml:space="preserve"> are requested to put draftCR and the corresponding conversion CR in one email thread. </w:t>
      </w:r>
    </w:p>
    <w:p w14:paraId="6412927E" w14:textId="77777777" w:rsidR="00A24A1A" w:rsidRPr="00786448" w:rsidRDefault="00A24A1A" w:rsidP="00A24A1A">
      <w:pPr>
        <w:pStyle w:val="00BodyText"/>
        <w:widowControl w:val="0"/>
        <w:numPr>
          <w:ilvl w:val="0"/>
          <w:numId w:val="34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- Time to start(author)</w:t>
      </w:r>
      <w:proofErr w:type="gramStart"/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:  before</w:t>
      </w:r>
      <w:proofErr w:type="gramEnd"/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 Monday (26 May) 22:00 UTC the week after SA5 meeting. </w:t>
      </w:r>
    </w:p>
    <w:p w14:paraId="378AE349" w14:textId="77777777" w:rsidR="00A24A1A" w:rsidRPr="00786448" w:rsidRDefault="00A24A1A" w:rsidP="00A24A1A">
      <w:pPr>
        <w:pStyle w:val="00BodyText"/>
        <w:widowControl w:val="0"/>
        <w:numPr>
          <w:ilvl w:val="0"/>
          <w:numId w:val="34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- Last comments (all): before Wednesday (28 </w:t>
      </w:r>
      <w:r w:rsidRPr="00786448">
        <w:rPr>
          <w:rFonts w:ascii="DengXian" w:hAnsi="DengXian" w:cs="DengXian" w:hint="eastAsia"/>
          <w:sz w:val="18"/>
          <w:szCs w:val="18"/>
          <w:highlight w:val="cyan"/>
          <w:shd w:val="clear" w:color="auto" w:fill="D9D9D9"/>
        </w:rPr>
        <w:t>May</w:t>
      </w:r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) 14:00 UTC the week after </w:t>
      </w:r>
      <w:proofErr w:type="gramStart"/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SA5</w:t>
      </w:r>
      <w:proofErr w:type="gramEnd"/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 meeting.</w:t>
      </w:r>
    </w:p>
    <w:p w14:paraId="663E367E" w14:textId="77777777" w:rsidR="00A24A1A" w:rsidRPr="00786448" w:rsidRDefault="00A24A1A" w:rsidP="00A24A1A">
      <w:pPr>
        <w:pStyle w:val="00BodyText"/>
        <w:widowControl w:val="0"/>
        <w:numPr>
          <w:ilvl w:val="0"/>
          <w:numId w:val="34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- Declaration of conclusion (draft TR/TS by rapporteurs and other tdocs by Vice chair): before Wednesday (28 </w:t>
      </w:r>
      <w:r w:rsidRPr="00786448">
        <w:rPr>
          <w:rFonts w:ascii="DengXian" w:hAnsi="DengXian" w:cs="DengXian" w:hint="eastAsia"/>
          <w:sz w:val="18"/>
          <w:szCs w:val="18"/>
          <w:highlight w:val="cyan"/>
          <w:shd w:val="clear" w:color="auto" w:fill="D9D9D9"/>
        </w:rPr>
        <w:t>May</w:t>
      </w:r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) 22:00 UTC the week after SA5 meeting.</w:t>
      </w:r>
    </w:p>
    <w:p w14:paraId="7BBD6AD8" w14:textId="77777777" w:rsidR="00A24A1A" w:rsidRPr="00786448" w:rsidRDefault="00A24A1A" w:rsidP="00A24A1A">
      <w:pPr>
        <w:pStyle w:val="00BodyText"/>
        <w:widowControl w:val="0"/>
        <w:numPr>
          <w:ilvl w:val="0"/>
          <w:numId w:val="34"/>
        </w:numPr>
        <w:adjustRightInd w:val="0"/>
        <w:snapToGrid w:val="0"/>
        <w:spacing w:after="0" w:line="240" w:lineRule="auto"/>
        <w:rPr>
          <w:rFonts w:ascii="DengXian" w:hAnsi="DengXian" w:cs="DengXian"/>
          <w:sz w:val="18"/>
          <w:szCs w:val="18"/>
          <w:highlight w:val="cyan"/>
          <w:shd w:val="clear" w:color="auto" w:fill="D9D9D9"/>
        </w:rPr>
      </w:pPr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 xml:space="preserve">- Final tdocs(author): All the final tdocs shall be sent to MCC (Antoine) </w:t>
      </w:r>
      <w:r w:rsidRPr="00786448">
        <w:rPr>
          <w:rFonts w:ascii="DengXian" w:hAnsi="DengXian" w:cs="DengXian"/>
          <w:color w:val="FF0000"/>
          <w:sz w:val="18"/>
          <w:szCs w:val="18"/>
          <w:highlight w:val="cyan"/>
          <w:shd w:val="clear" w:color="auto" w:fill="D9D9D9"/>
        </w:rPr>
        <w:t xml:space="preserve">no later than Thursday (29 May) 14:00 UTC </w:t>
      </w:r>
      <w:r w:rsidRPr="00786448">
        <w:rPr>
          <w:rFonts w:ascii="DengXian" w:hAnsi="DengXian" w:cs="DengXian"/>
          <w:sz w:val="18"/>
          <w:szCs w:val="18"/>
          <w:highlight w:val="cyan"/>
          <w:shd w:val="clear" w:color="auto" w:fill="D9D9D9"/>
        </w:rPr>
        <w:t>the week after SA5 meeting. Final tdocs which are not sent to MCC (Antoine) on time will be withdrawn.</w:t>
      </w:r>
    </w:p>
    <w:p w14:paraId="73D54E36" w14:textId="0A543D95" w:rsidR="0078239E" w:rsidRPr="00A24A1A" w:rsidRDefault="00A24A1A" w:rsidP="00A24A1A">
      <w:pPr>
        <w:pStyle w:val="00BodyText"/>
        <w:widowControl w:val="0"/>
        <w:numPr>
          <w:ilvl w:val="0"/>
          <w:numId w:val="34"/>
        </w:numPr>
        <w:adjustRightInd w:val="0"/>
        <w:snapToGrid w:val="0"/>
        <w:spacing w:line="240" w:lineRule="auto"/>
        <w:rPr>
          <w:rFonts w:ascii="DengXian" w:eastAsia="DengXian" w:hAnsi="DengXian"/>
          <w:b/>
          <w:lang w:val="en-GB"/>
        </w:rPr>
      </w:pPr>
      <w:r w:rsidRPr="00786448">
        <w:rPr>
          <w:rFonts w:ascii="DengXian" w:eastAsia="DengXian" w:hAnsi="DengXian" w:cs="DengXian" w:hint="eastAsia"/>
          <w:sz w:val="18"/>
          <w:szCs w:val="18"/>
          <w:highlight w:val="cyan"/>
          <w:shd w:val="clear" w:color="auto" w:fill="D9D9D9"/>
        </w:rPr>
        <w:t>-</w:t>
      </w:r>
      <w:r w:rsidRPr="00786448">
        <w:rPr>
          <w:rFonts w:ascii="DengXian" w:eastAsia="DengXian" w:hAnsi="DengXian" w:cs="DengXian"/>
          <w:sz w:val="18"/>
          <w:szCs w:val="18"/>
          <w:highlight w:val="cyan"/>
          <w:shd w:val="clear" w:color="auto" w:fill="D9D9D9"/>
        </w:rPr>
        <w:t xml:space="preserve"> In case there are late technical comments, the moderator may exceptionally extend the deadline </w:t>
      </w:r>
      <w:proofErr w:type="gramStart"/>
      <w:r w:rsidRPr="00786448">
        <w:rPr>
          <w:rFonts w:ascii="DengXian" w:eastAsia="DengXian" w:hAnsi="DengXian" w:cs="DengXian"/>
          <w:sz w:val="18"/>
          <w:szCs w:val="18"/>
          <w:highlight w:val="cyan"/>
          <w:shd w:val="clear" w:color="auto" w:fill="D9D9D9"/>
        </w:rPr>
        <w:t>for</w:t>
      </w:r>
      <w:proofErr w:type="gramEnd"/>
      <w:r w:rsidRPr="00786448">
        <w:rPr>
          <w:rFonts w:ascii="DengXian" w:eastAsia="DengXian" w:hAnsi="DengXian" w:cs="DengXian"/>
          <w:sz w:val="18"/>
          <w:szCs w:val="18"/>
          <w:highlight w:val="cyan"/>
          <w:shd w:val="clear" w:color="auto" w:fill="D9D9D9"/>
        </w:rPr>
        <w:t xml:space="preserve"> 1 day. In this case, the final tdoc shall be sent to MCC(Antoine) no later than Friday</w:t>
      </w:r>
      <w:r w:rsidRPr="00786448">
        <w:rPr>
          <w:rFonts w:ascii="DengXian" w:hAnsi="DengXian" w:cs="DengXian"/>
          <w:color w:val="FF0000"/>
          <w:sz w:val="18"/>
          <w:szCs w:val="18"/>
          <w:highlight w:val="cyan"/>
          <w:shd w:val="clear" w:color="auto" w:fill="D9D9D9"/>
        </w:rPr>
        <w:t xml:space="preserve"> (30 May) 14:00 UTC the week after SA5 meeting.</w:t>
      </w:r>
    </w:p>
    <w:p w14:paraId="59265F95" w14:textId="77777777" w:rsidR="0078239E" w:rsidRDefault="0078239E" w:rsidP="0078239E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6A85CE9" w:rsidR="008601DA" w:rsidRPr="00950D16" w:rsidRDefault="00AD7DFE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0"/>
          <w:szCs w:val="20"/>
          <w:lang w:eastAsia="zh-CN"/>
        </w:rPr>
      </w:pPr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All 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 xml:space="preserve">Rapporteurs </w:t>
      </w:r>
      <w:proofErr w:type="gramStart"/>
      <w:r w:rsidRPr="00950D16">
        <w:rPr>
          <w:rFonts w:ascii="DengXian" w:eastAsia="DengXian" w:hAnsi="DengXian"/>
          <w:b/>
          <w:sz w:val="20"/>
          <w:szCs w:val="20"/>
          <w:lang w:val="en-GB"/>
        </w:rPr>
        <w:t>have to</w:t>
      </w:r>
      <w:proofErr w:type="gramEnd"/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 </w:t>
      </w:r>
      <w:r w:rsidR="00D4196E"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completely </w:t>
      </w:r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manage their draft </w:t>
      </w:r>
      <w:r w:rsidRPr="00950D16">
        <w:rPr>
          <w:rFonts w:ascii="DengXian" w:eastAsia="DengXian" w:hAnsi="DengXian" w:hint="eastAsia"/>
          <w:b/>
          <w:sz w:val="20"/>
          <w:szCs w:val="20"/>
          <w:lang w:val="en-GB"/>
        </w:rPr>
        <w:t>TR/TS/draftCR email approval</w:t>
      </w:r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s, i.e. 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 xml:space="preserve">send for email approval, moderate the discussion, declare the conclusion and send the final version to MCC (Antoine) before </w:t>
      </w:r>
      <w:r w:rsidR="00075AC5"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the 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 xml:space="preserve">deadline. </w:t>
      </w:r>
      <w:r w:rsidR="008F601D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This s</w:t>
      </w:r>
      <w:r w:rsidR="0078239E" w:rsidRPr="00950D16">
        <w:rPr>
          <w:rFonts w:ascii="DengXian" w:eastAsia="DengXian" w:hAnsi="DengXian" w:hint="eastAsia"/>
          <w:b/>
          <w:sz w:val="20"/>
          <w:szCs w:val="20"/>
          <w:u w:val="single"/>
          <w:lang w:val="en-GB"/>
        </w:rPr>
        <w:t xml:space="preserve">tatus document will not capture </w:t>
      </w:r>
      <w:r w:rsidR="008F601D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the </w:t>
      </w:r>
      <w:r w:rsidR="000D5051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draft </w:t>
      </w:r>
      <w:r w:rsidR="0078239E" w:rsidRPr="00950D16">
        <w:rPr>
          <w:rFonts w:ascii="DengXian" w:eastAsia="DengXian" w:hAnsi="DengXian" w:hint="eastAsia"/>
          <w:b/>
          <w:sz w:val="20"/>
          <w:szCs w:val="20"/>
          <w:u w:val="single"/>
          <w:lang w:val="en-GB"/>
        </w:rPr>
        <w:t xml:space="preserve">TR/TS/draftCR email approval </w:t>
      </w:r>
      <w:r w:rsidR="0096770A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status</w:t>
      </w:r>
      <w:r w:rsidR="00075AC5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;</w:t>
      </w:r>
      <w:r w:rsidR="006E061A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 it will</w:t>
      </w:r>
      <w:r w:rsidR="00075AC5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 only </w:t>
      </w:r>
      <w:r w:rsidR="005A499A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list them for information – see Table 2 below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>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101D78CC" w:rsid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1E635D">
        <w:rPr>
          <w:b/>
          <w:sz w:val="28"/>
          <w:szCs w:val="28"/>
          <w:lang w:eastAsia="zh-CN"/>
        </w:rPr>
        <w:t>s</w:t>
      </w:r>
      <w:r w:rsidR="00187CF8">
        <w:rPr>
          <w:b/>
          <w:sz w:val="28"/>
          <w:szCs w:val="28"/>
          <w:lang w:eastAsia="zh-CN"/>
        </w:rPr>
        <w:t xml:space="preserve"> (*)</w:t>
      </w:r>
    </w:p>
    <w:p w14:paraId="553C6787" w14:textId="6753B950" w:rsidR="00187CF8" w:rsidRPr="00FE0ACB" w:rsidRDefault="00187CF8" w:rsidP="008601DA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 w:rsidRPr="00FE0ACB">
        <w:rPr>
          <w:b/>
          <w:i/>
          <w:iCs/>
          <w:sz w:val="28"/>
          <w:szCs w:val="28"/>
          <w:lang w:eastAsia="zh-CN"/>
        </w:rPr>
        <w:t>(*) Note 1:</w:t>
      </w:r>
      <w:r w:rsidRPr="00FE0ACB">
        <w:rPr>
          <w:bCs/>
          <w:i/>
          <w:iCs/>
          <w:sz w:val="28"/>
          <w:szCs w:val="28"/>
          <w:lang w:eastAsia="zh-CN"/>
        </w:rPr>
        <w:t xml:space="preserve"> </w:t>
      </w:r>
      <w:r w:rsidR="00467DDC" w:rsidRPr="00FE0ACB">
        <w:rPr>
          <w:bCs/>
          <w:i/>
          <w:iCs/>
          <w:sz w:val="28"/>
          <w:szCs w:val="28"/>
          <w:lang w:eastAsia="zh-CN"/>
        </w:rPr>
        <w:t>Packages combining a draftCR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="00467DDC" w:rsidRPr="00FE0ACB">
        <w:rPr>
          <w:bCs/>
          <w:i/>
          <w:iCs/>
          <w:sz w:val="28"/>
          <w:szCs w:val="28"/>
          <w:lang w:eastAsia="zh-CN"/>
        </w:rPr>
        <w:t xml:space="preserve"> are also captured in this table</w:t>
      </w:r>
      <w:r w:rsidR="00FE0ACB">
        <w:rPr>
          <w:bCs/>
          <w:i/>
          <w:iCs/>
          <w:sz w:val="28"/>
          <w:szCs w:val="28"/>
          <w:lang w:eastAsia="zh-CN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1145"/>
        <w:gridCol w:w="1894"/>
        <w:gridCol w:w="1725"/>
        <w:gridCol w:w="786"/>
        <w:gridCol w:w="881"/>
        <w:gridCol w:w="1093"/>
        <w:gridCol w:w="745"/>
        <w:gridCol w:w="1528"/>
      </w:tblGrid>
      <w:tr w:rsidR="00935BF0" w:rsidRPr="00401776" w14:paraId="2007629A" w14:textId="77777777" w:rsidTr="00680E43">
        <w:trPr>
          <w:tblHeader/>
          <w:tblCellSpacing w:w="0" w:type="dxa"/>
          <w:jc w:val="center"/>
        </w:trPr>
        <w:tc>
          <w:tcPr>
            <w:tcW w:w="97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89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680E43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115CC7" w:rsidRPr="00401776" w14:paraId="4A50CD4E" w14:textId="77777777" w:rsidTr="00680E43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1D0932B0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 w:eastAsia="zh-CN"/>
              </w:rPr>
            </w:pP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248BAA18" w:rsidR="00115CC7" w:rsidRPr="00E34484" w:rsidRDefault="00115CC7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7D64E24E" w:rsidR="00115CC7" w:rsidRPr="00E34484" w:rsidRDefault="00154990" w:rsidP="00115CC7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65BA4582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115CC7" w:rsidRPr="00E34484" w:rsidRDefault="00115CC7" w:rsidP="00115CC7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9793AB9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 w:eastAsia="zh-CN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32163BDE" w:rsidR="00115CC7" w:rsidRPr="008601DA" w:rsidRDefault="00115CC7" w:rsidP="00115CC7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46EAA058" w:rsidR="00115CC7" w:rsidRPr="00E34484" w:rsidRDefault="00115CC7" w:rsidP="00115CC7">
            <w:pPr>
              <w:ind w:left="144"/>
              <w:rPr>
                <w:color w:val="000000"/>
                <w:lang w:val="en-US" w:eastAsia="zh-CN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4D54BD2F" w:rsidR="00115CC7" w:rsidRPr="00E34484" w:rsidRDefault="00115CC7" w:rsidP="00115CC7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115CC7" w:rsidRPr="00401776" w14:paraId="41014605" w14:textId="77777777" w:rsidTr="00680E43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115CC7" w:rsidRPr="00E9664B" w:rsidRDefault="00115CC7" w:rsidP="00115C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115CC7" w:rsidRPr="00E9664B" w:rsidRDefault="00115CC7" w:rsidP="00115CC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115CC7" w:rsidRPr="00E9664B" w:rsidRDefault="00115CC7" w:rsidP="00115CC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115CC7" w:rsidRPr="00E9664B" w:rsidRDefault="00115CC7" w:rsidP="00115CC7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115CC7" w:rsidRPr="00E9664B" w:rsidRDefault="00115CC7" w:rsidP="00115CC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8741AD" w:rsidRPr="00401776" w14:paraId="217CBE91" w14:textId="77777777" w:rsidTr="00680E43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D3D40F" w14:textId="77777777" w:rsidR="008741AD" w:rsidRPr="00953AA6" w:rsidRDefault="008741AD" w:rsidP="004E44E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6.19.10</w:t>
            </w: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9257BA" w14:textId="77777777" w:rsidR="008741AD" w:rsidRPr="00953AA6" w:rsidRDefault="008741AD" w:rsidP="004E44E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S5-252819</w:t>
            </w:r>
          </w:p>
          <w:p w14:paraId="7B7AECE2" w14:textId="6EF4211E" w:rsidR="00725004" w:rsidRPr="00953AA6" w:rsidRDefault="00725004" w:rsidP="004E44E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(package 1)</w:t>
            </w: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DE851A" w14:textId="77777777" w:rsidR="008741AD" w:rsidRPr="00953AA6" w:rsidRDefault="008741AD" w:rsidP="004E44E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DraftCR TS28.622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A4F89C" w14:textId="77777777" w:rsidR="008741AD" w:rsidRPr="00953AA6" w:rsidRDefault="008741AD" w:rsidP="004E44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E23B0F" w14:textId="77777777" w:rsidR="008741AD" w:rsidRPr="00953AA6" w:rsidRDefault="008741AD" w:rsidP="004E44E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draftCR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0085BD" w14:textId="7AF3BD4D" w:rsidR="008741AD" w:rsidRPr="00953AA6" w:rsidRDefault="007E07BE" w:rsidP="004E44E4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 May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1794F4" w14:textId="7BF3BAE5" w:rsidR="008741AD" w:rsidRPr="00932F92" w:rsidRDefault="008958EB" w:rsidP="004E44E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BA20B1" w14:textId="3836A56A" w:rsidR="008741AD" w:rsidRPr="00F43ECB" w:rsidRDefault="00F43ECB" w:rsidP="00F43ECB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28 May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850E28" w14:textId="36F143EC" w:rsidR="008741AD" w:rsidRPr="00F43ECB" w:rsidRDefault="003648FE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D2 Approved</w:t>
            </w:r>
          </w:p>
        </w:tc>
      </w:tr>
      <w:tr w:rsidR="00F43ECB" w:rsidRPr="00401776" w14:paraId="4133CF57" w14:textId="77777777" w:rsidTr="00F07712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18DE3" w14:textId="5442A282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6.19.10</w:t>
            </w: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216A9F" w14:textId="77777777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S5-252275</w:t>
            </w:r>
          </w:p>
          <w:p w14:paraId="096D1C1A" w14:textId="3B04147B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(package 1)</w:t>
            </w: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DBD4BB" w14:textId="71BF59E3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Rel-19 CR TS28.622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7CE81E" w14:textId="54E8437D" w:rsidR="00F43ECB" w:rsidRPr="00953AA6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 France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BA8EFE" w14:textId="6D71ED25" w:rsidR="00F43ECB" w:rsidRPr="00953AA6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0C8A4D" w14:textId="7D3CFEB0" w:rsidR="00F43ECB" w:rsidRPr="00953AA6" w:rsidRDefault="00F43ECB" w:rsidP="00F43ECB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 May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22989E" w14:textId="33E02142" w:rsidR="00F43ECB" w:rsidRPr="00932F92" w:rsidRDefault="00F43ECB" w:rsidP="00F43ECB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145CDED" w14:textId="35C21952" w:rsidR="00F43ECB" w:rsidRPr="00F43ECB" w:rsidRDefault="00F43ECB" w:rsidP="00F43ECB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28 May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F9BF7D" w14:textId="7BF20990" w:rsidR="00F43ECB" w:rsidRPr="00F43ECB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D2 Agreed</w:t>
            </w:r>
          </w:p>
        </w:tc>
      </w:tr>
      <w:tr w:rsidR="00F43ECB" w:rsidRPr="00401776" w14:paraId="63C56930" w14:textId="77777777" w:rsidTr="00680E43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09FB15" w14:textId="6C666F61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6.19.10</w:t>
            </w: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095AAA" w14:textId="77777777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S5-252915</w:t>
            </w:r>
          </w:p>
          <w:p w14:paraId="0CF20F9A" w14:textId="4AE80CA4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(package 1)</w:t>
            </w: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4D388C" w14:textId="00AC5D91" w:rsidR="00F43ECB" w:rsidRPr="00953AA6" w:rsidRDefault="00F43ECB" w:rsidP="00F43ECB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Rel-19 CR TS28.623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7F3623" w14:textId="6F8E3E44" w:rsidR="00F43ECB" w:rsidRPr="00953AA6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 France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94CD067" w14:textId="3EF7B88E" w:rsidR="00F43ECB" w:rsidRPr="00953AA6" w:rsidRDefault="00F43ECB" w:rsidP="00F43EC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E3EAA4" w14:textId="6803D20A" w:rsidR="00F43ECB" w:rsidRPr="00953AA6" w:rsidRDefault="00F43ECB" w:rsidP="00F43ECB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 May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D6CA5" w14:textId="031427C1" w:rsidR="00F43ECB" w:rsidRPr="00932F92" w:rsidRDefault="00F43ECB" w:rsidP="00F43ECB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2DD253" w14:textId="3B8F0480" w:rsidR="00F43ECB" w:rsidRPr="00F43ECB" w:rsidRDefault="00F43ECB" w:rsidP="00F43ECB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28 May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EAB8EE" w14:textId="10B1EEF6" w:rsidR="00F43ECB" w:rsidRPr="00F43ECB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D5 Agreed</w:t>
            </w:r>
          </w:p>
        </w:tc>
      </w:tr>
      <w:tr w:rsidR="00F43ECB" w:rsidRPr="00401776" w14:paraId="4E6B0AA0" w14:textId="77777777" w:rsidTr="00680E43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613167" w14:textId="05CF08F5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6.19.10</w:t>
            </w: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24C8BA" w14:textId="77777777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S5-252820</w:t>
            </w:r>
          </w:p>
          <w:p w14:paraId="56B10386" w14:textId="56D010DB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(package 2)</w:t>
            </w: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E113FA" w14:textId="16BFEFAA" w:rsidR="00F43ECB" w:rsidRPr="00953AA6" w:rsidRDefault="00F43ECB" w:rsidP="00F43ECB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DraftCR TS28.537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C85807" w14:textId="5C5A0793" w:rsidR="00F43ECB" w:rsidRPr="00953AA6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8E5E833" w14:textId="04E182CC" w:rsidR="00F43ECB" w:rsidRPr="00953AA6" w:rsidRDefault="00F43ECB" w:rsidP="00F43EC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draftCR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09B655" w14:textId="75DA3C31" w:rsidR="00F43ECB" w:rsidRPr="00953AA6" w:rsidRDefault="00F43ECB" w:rsidP="00F43ECB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 May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A4B17F" w14:textId="5C657F9A" w:rsidR="00F43ECB" w:rsidRPr="00932F92" w:rsidRDefault="00F43ECB" w:rsidP="00F43ECB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B3A2E13" w14:textId="14F26C5D" w:rsidR="00F43ECB" w:rsidRPr="00F43ECB" w:rsidRDefault="00F43ECB" w:rsidP="00F43ECB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28 May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06800C" w14:textId="6676228D" w:rsidR="00F43ECB" w:rsidRPr="00F43ECB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D3 Approved</w:t>
            </w:r>
          </w:p>
        </w:tc>
      </w:tr>
      <w:tr w:rsidR="00F43ECB" w:rsidRPr="00401776" w14:paraId="3B1910C9" w14:textId="77777777" w:rsidTr="00680E43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373CA" w14:textId="7297595F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6.19.10</w:t>
            </w: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F458BA" w14:textId="77777777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S5-252916</w:t>
            </w:r>
          </w:p>
          <w:p w14:paraId="7CFE1127" w14:textId="69D36009" w:rsidR="00F43ECB" w:rsidRPr="00953AA6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(package 2)</w:t>
            </w: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E50047" w14:textId="6314B9D5" w:rsidR="00F43ECB" w:rsidRPr="00953AA6" w:rsidRDefault="00F43ECB" w:rsidP="00F43ECB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Rel-19 CR TS28.537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48680E" w14:textId="2D29F98C" w:rsidR="00F43ECB" w:rsidRPr="00953AA6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Nokia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CCA6C4" w14:textId="3E57292E" w:rsidR="00F43ECB" w:rsidRPr="00953AA6" w:rsidRDefault="00F43ECB" w:rsidP="00F43EC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26AA8F" w14:textId="4B92F200" w:rsidR="00F43ECB" w:rsidRPr="00953AA6" w:rsidRDefault="00F43ECB" w:rsidP="00F43ECB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26 May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6A0572" w14:textId="40BCB3EB" w:rsidR="00F43ECB" w:rsidRPr="00932F92" w:rsidRDefault="00F43ECB" w:rsidP="00F43ECB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5FA38E" w14:textId="26F53459" w:rsidR="00F43ECB" w:rsidRPr="00F43ECB" w:rsidRDefault="00F43ECB" w:rsidP="00F43ECB">
            <w:pPr>
              <w:widowControl w:val="0"/>
              <w:ind w:left="144" w:hanging="144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28 May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1260D1" w14:textId="163EA2BC" w:rsidR="00F43ECB" w:rsidRPr="00F43ECB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43EC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D3 Agreed</w:t>
            </w:r>
          </w:p>
        </w:tc>
      </w:tr>
      <w:tr w:rsidR="00F43ECB" w:rsidRPr="00401776" w14:paraId="3E4356A5" w14:textId="77777777" w:rsidTr="00680E43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F43ECB" w:rsidRPr="00935BF0" w:rsidRDefault="00F43ECB" w:rsidP="00F43ECB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F43ECB" w:rsidRPr="00935BF0" w:rsidRDefault="00F43ECB" w:rsidP="00F43E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F43ECB" w:rsidRPr="009E7741" w:rsidRDefault="00F43ECB" w:rsidP="00F43EC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E774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F43ECB" w:rsidRPr="00935BF0" w:rsidRDefault="00F43ECB" w:rsidP="00F43E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F43ECB" w:rsidRPr="00935BF0" w:rsidRDefault="00F43ECB" w:rsidP="00F43EC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F43ECB" w:rsidRPr="00932F92" w:rsidRDefault="00F43ECB" w:rsidP="00F43ECB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F43ECB" w:rsidRPr="00932F92" w:rsidRDefault="00F43ECB" w:rsidP="00F43ECB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F43ECB" w:rsidRPr="00935BF0" w:rsidRDefault="00F43ECB" w:rsidP="00F43EC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F43ECB" w:rsidRPr="00935BF0" w:rsidRDefault="00F43ECB" w:rsidP="00F43EC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F43ECB" w:rsidRPr="00401776" w14:paraId="39615922" w14:textId="77777777" w:rsidTr="00680E43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21E54A48" w:rsidR="00F43ECB" w:rsidRPr="00680E43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80E4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7.4.9</w:t>
            </w:r>
          </w:p>
        </w:tc>
        <w:tc>
          <w:tcPr>
            <w:tcW w:w="11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D6C5CB" w14:textId="39A275F2" w:rsidR="00F43ECB" w:rsidRPr="00680E43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80E4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S5-252788</w:t>
            </w:r>
          </w:p>
        </w:tc>
        <w:tc>
          <w:tcPr>
            <w:tcW w:w="18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6EC19C" w14:textId="2893970A" w:rsidR="00F43ECB" w:rsidRPr="00680E43" w:rsidRDefault="00F43ECB" w:rsidP="00F43EC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80E4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LS on UE type identification for UAS charging requirements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062E61" w14:textId="4116111B" w:rsidR="00F43ECB" w:rsidRPr="00680E43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80E4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CMCC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82DF543" w14:textId="069B14AD" w:rsidR="00F43ECB" w:rsidRPr="00680E43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80E4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LS out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2F1D9640" w:rsidR="00F43ECB" w:rsidRPr="00FC526C" w:rsidRDefault="00F43ECB" w:rsidP="00F43E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7</w:t>
            </w:r>
            <w:r w:rsidRPr="00953AA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May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31BB4B7D" w:rsidR="00F43ECB" w:rsidRPr="00932F92" w:rsidRDefault="00F43ECB" w:rsidP="00F43ECB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6C6BA893" w:rsidR="00F43ECB" w:rsidRPr="009D0CBB" w:rsidRDefault="00BE0F13" w:rsidP="00F43ECB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28 May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27FF1DB4" w:rsidR="00F43ECB" w:rsidRPr="009D0CBB" w:rsidRDefault="00BD4113" w:rsidP="00F43ECB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D5 Approved</w:t>
            </w: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2DB2FF6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Cs/>
          <w:i/>
          <w:iCs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A24810">
        <w:rPr>
          <w:b/>
          <w:sz w:val="28"/>
          <w:szCs w:val="28"/>
          <w:lang w:eastAsia="zh-CN"/>
        </w:rPr>
        <w:t xml:space="preserve"> email approvals</w:t>
      </w:r>
      <w:r w:rsidR="00181292">
        <w:rPr>
          <w:b/>
          <w:sz w:val="28"/>
          <w:szCs w:val="28"/>
          <w:lang w:eastAsia="zh-CN"/>
        </w:rPr>
        <w:t xml:space="preserve"> </w:t>
      </w:r>
      <w:r w:rsidR="00181292" w:rsidRPr="00E47A55">
        <w:rPr>
          <w:bCs/>
          <w:i/>
          <w:iCs/>
          <w:sz w:val="28"/>
          <w:szCs w:val="28"/>
          <w:lang w:eastAsia="zh-CN"/>
        </w:rPr>
        <w:t>(status and conclusion</w:t>
      </w:r>
      <w:r w:rsidR="00A735BE" w:rsidRPr="00E47A55">
        <w:rPr>
          <w:bCs/>
          <w:i/>
          <w:iCs/>
          <w:sz w:val="28"/>
          <w:szCs w:val="28"/>
          <w:lang w:eastAsia="zh-CN"/>
        </w:rPr>
        <w:t xml:space="preserve"> managed by rapporteurs; not listed here)</w:t>
      </w:r>
    </w:p>
    <w:p w14:paraId="48B2C591" w14:textId="1DBAC0DE" w:rsidR="00392C28" w:rsidRPr="00E47A55" w:rsidRDefault="00392C2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i/>
          <w:iCs/>
          <w:sz w:val="28"/>
          <w:szCs w:val="28"/>
          <w:lang w:eastAsia="zh-CN"/>
        </w:rPr>
      </w:pPr>
      <w:r w:rsidRPr="00392C28">
        <w:rPr>
          <w:b/>
          <w:i/>
          <w:iCs/>
          <w:sz w:val="28"/>
          <w:szCs w:val="28"/>
          <w:lang w:eastAsia="zh-CN"/>
        </w:rPr>
        <w:t>Note 2:</w:t>
      </w:r>
      <w:r w:rsidRPr="00392C28">
        <w:rPr>
          <w:bCs/>
          <w:i/>
          <w:iCs/>
          <w:sz w:val="28"/>
          <w:szCs w:val="28"/>
          <w:lang w:eastAsia="zh-CN"/>
        </w:rPr>
        <w:t xml:space="preserve"> Packages combining a draftCR and corresponding CR</w:t>
      </w:r>
      <w:r w:rsidR="00966546">
        <w:rPr>
          <w:bCs/>
          <w:i/>
          <w:iCs/>
          <w:sz w:val="28"/>
          <w:szCs w:val="28"/>
          <w:lang w:eastAsia="zh-CN"/>
        </w:rPr>
        <w:t>(s)</w:t>
      </w:r>
      <w:r w:rsidRPr="00392C28">
        <w:rPr>
          <w:bCs/>
          <w:i/>
          <w:iCs/>
          <w:sz w:val="28"/>
          <w:szCs w:val="28"/>
          <w:lang w:eastAsia="zh-CN"/>
        </w:rPr>
        <w:t xml:space="preserve"> are captured in table 1.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75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140"/>
        <w:gridCol w:w="1919"/>
        <w:gridCol w:w="1747"/>
        <w:gridCol w:w="789"/>
        <w:gridCol w:w="1025"/>
      </w:tblGrid>
      <w:tr w:rsidR="008F601D" w:rsidRPr="00401776" w14:paraId="3C25161D" w14:textId="77777777" w:rsidTr="00932F9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9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8C7073" w:rsidRPr="00401776" w14:paraId="46521E64" w14:textId="77777777" w:rsidTr="000168DE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17388A" w14:textId="64092C8B" w:rsidR="008C7073" w:rsidRPr="00E57346" w:rsidRDefault="008C7073" w:rsidP="008C7073">
            <w:pPr>
              <w:rPr>
                <w:rFonts w:ascii="Aptos Narrow" w:hAnsi="Aptos Narrow"/>
                <w:color w:val="000000"/>
                <w:lang w:val="en-SE"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6.19.1.1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E0D33C" w14:textId="6D6B6A26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S5-252818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147B1D" w14:textId="4CD43535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DraftCR TS28.105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C3EAF8" w14:textId="040A0068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NEC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219E0FE" w14:textId="0EBE5A92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draftCR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2043D9C9" w:rsidR="008C7073" w:rsidRPr="00932F92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8C7073" w:rsidRPr="00401776" w14:paraId="01365B03" w14:textId="77777777" w:rsidTr="001C105E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4C083" w14:textId="20AEBC7D" w:rsidR="008C7073" w:rsidRPr="00BA72EE" w:rsidRDefault="008C7073" w:rsidP="008C7073">
            <w:pPr>
              <w:rPr>
                <w:rFonts w:ascii="Aptos Narrow" w:hAnsi="Aptos Narrow"/>
                <w:color w:val="000000"/>
                <w:lang w:val="en-SE"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6.19.5.1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F3A47CB" w14:textId="3A6A472B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S5-252821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E1074C" w14:textId="1A3907A0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TS28.561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E1AC34" w14:textId="18E65826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4980635" w14:textId="57D0672B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1E93B8DC" w:rsidR="008C7073" w:rsidRPr="00932F92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8C7073" w:rsidRPr="00401776" w14:paraId="4AB8BD9E" w14:textId="77777777" w:rsidTr="00397FB9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A08B7" w14:textId="6645D078" w:rsidR="008C7073" w:rsidRPr="003A1F6E" w:rsidRDefault="008C7073" w:rsidP="008C7073">
            <w:pPr>
              <w:rPr>
                <w:rFonts w:ascii="Aptos Narrow" w:hAnsi="Aptos Narrow"/>
                <w:color w:val="000000"/>
                <w:lang w:val="en-SE"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6.19.4.1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FD421A" w14:textId="62DE6F5A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S5-252822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DDDAF65" w14:textId="0A62B334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TS28.567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9E8843" w14:textId="07818DC3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8DE529F" w14:textId="10282A57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3DA7E75E" w:rsidR="008C7073" w:rsidRPr="00932F92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8C7073" w:rsidRPr="00401776" w14:paraId="5A8E2C56" w14:textId="77777777" w:rsidTr="00990201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4F45E5" w14:textId="0D2195A5" w:rsidR="008C7073" w:rsidRPr="00181D4E" w:rsidRDefault="008C7073" w:rsidP="008C7073">
            <w:pPr>
              <w:rPr>
                <w:rFonts w:ascii="Aptos Narrow" w:hAnsi="Aptos Narrow"/>
                <w:color w:val="000000"/>
                <w:lang w:val="en-SE"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6.19.21.1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392074" w14:textId="2A7D9B7C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S5-252824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9F002C" w14:textId="2FC2BC2A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TS28.579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D65F8A" w14:textId="5CB9621C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31C1CE2" w14:textId="4EF5B79E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220EBFD3" w:rsidR="008C7073" w:rsidRPr="00932F92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8C7073" w:rsidRPr="00401776" w14:paraId="30958EEA" w14:textId="77777777" w:rsidTr="00391E6F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47D183" w14:textId="2F32A30E" w:rsidR="008C7073" w:rsidRPr="00181D4E" w:rsidRDefault="008C7073" w:rsidP="008C7073">
            <w:pPr>
              <w:rPr>
                <w:rFonts w:ascii="Aptos Narrow" w:hAnsi="Aptos Narrow"/>
                <w:color w:val="000000"/>
                <w:lang w:val="en-SE"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6.19.6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3D4224" w14:textId="376474D9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S5-252825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1F37B8" w14:textId="23E381EC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TS28.869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A9631D" w14:textId="69FC1372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74C1E22" w14:textId="0682FF05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4200DB77" w:rsidR="008C7073" w:rsidRPr="00932F92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  <w:tr w:rsidR="008C7073" w:rsidRPr="00401776" w14:paraId="2676EE40" w14:textId="77777777" w:rsidTr="004808A1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87B73" w14:textId="0BE5D08E" w:rsidR="008C7073" w:rsidRPr="008C7073" w:rsidRDefault="008C7073" w:rsidP="008C7073">
            <w:pPr>
              <w:rPr>
                <w:rFonts w:ascii="Aptos Narrow" w:hAnsi="Aptos Narrow"/>
                <w:color w:val="000000"/>
                <w:lang w:val="en-SE" w:eastAsia="en-GB"/>
              </w:rPr>
            </w:pPr>
            <w:r w:rsidRPr="008C7073">
              <w:rPr>
                <w:rFonts w:ascii="Aptos Narrow" w:hAnsi="Aptos Narrow"/>
                <w:color w:val="000000"/>
                <w:lang w:val="en-SE" w:eastAsia="en-GB"/>
              </w:rPr>
              <w:t>6.19.9.1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C4DFD1" w14:textId="3C1F8F7E" w:rsidR="008C7073" w:rsidRPr="008C7073" w:rsidRDefault="008C7073" w:rsidP="008C7073">
            <w:pPr>
              <w:rPr>
                <w:rFonts w:ascii="Aptos Narrow" w:hAnsi="Aptos Narrow"/>
                <w:color w:val="000000"/>
                <w:lang w:val="en-SE" w:eastAsia="en-GB"/>
              </w:rPr>
            </w:pPr>
            <w:r w:rsidRPr="008C7073">
              <w:rPr>
                <w:rFonts w:ascii="Aptos Narrow" w:hAnsi="Aptos Narrow"/>
                <w:color w:val="000000"/>
                <w:lang w:val="en-SE" w:eastAsia="en-GB"/>
              </w:rPr>
              <w:t>S5-253040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CB2446" w14:textId="21D09A75" w:rsidR="008C7073" w:rsidRPr="000E617D" w:rsidRDefault="008C7073" w:rsidP="008C7073">
            <w:pPr>
              <w:widowControl w:val="0"/>
              <w:ind w:left="144" w:hanging="144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TS28.572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3B78FB" w14:textId="5AC2517F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B9D1013" w14:textId="6BBD4A8D" w:rsidR="008C7073" w:rsidRPr="000E617D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90910E" w14:textId="3ADA13B2" w:rsidR="008C7073" w:rsidRPr="00932F92" w:rsidRDefault="008C7073" w:rsidP="008C7073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D34EC0">
              <w:rPr>
                <w:rFonts w:ascii="DengXian" w:hAnsi="DengXian" w:cs="DengXian"/>
                <w:sz w:val="18"/>
                <w:szCs w:val="18"/>
                <w:highlight w:val="yellow"/>
                <w:shd w:val="clear" w:color="auto" w:fill="D9D9D9"/>
              </w:rPr>
              <w:t>Wednesday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 xml:space="preserve"> (</w:t>
            </w:r>
            <w:r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28 May</w:t>
            </w:r>
            <w:r w:rsidRPr="00321C63">
              <w:rPr>
                <w:rFonts w:ascii="DengXian" w:hAnsi="DengXian" w:cs="DengXian"/>
                <w:sz w:val="18"/>
                <w:szCs w:val="18"/>
                <w:shd w:val="clear" w:color="auto" w:fill="D9D9D9"/>
              </w:rPr>
              <w:t>) 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F6DE0" w14:textId="77777777" w:rsidR="002D0943" w:rsidRDefault="002D0943">
      <w:r>
        <w:separator/>
      </w:r>
    </w:p>
  </w:endnote>
  <w:endnote w:type="continuationSeparator" w:id="0">
    <w:p w14:paraId="6F4187F9" w14:textId="77777777" w:rsidR="002D0943" w:rsidRDefault="002D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EBC9D" w14:textId="77777777" w:rsidR="002D0943" w:rsidRDefault="002D0943">
      <w:r>
        <w:separator/>
      </w:r>
    </w:p>
  </w:footnote>
  <w:footnote w:type="continuationSeparator" w:id="0">
    <w:p w14:paraId="2A791504" w14:textId="77777777" w:rsidR="002D0943" w:rsidRDefault="002D0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64848084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2146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91915406">
    <w:abstractNumId w:val="12"/>
  </w:num>
  <w:num w:numId="4" w16cid:durableId="790903211">
    <w:abstractNumId w:val="16"/>
  </w:num>
  <w:num w:numId="5" w16cid:durableId="597564521">
    <w:abstractNumId w:val="15"/>
  </w:num>
  <w:num w:numId="6" w16cid:durableId="2043170929">
    <w:abstractNumId w:val="8"/>
  </w:num>
  <w:num w:numId="7" w16cid:durableId="1301377158">
    <w:abstractNumId w:val="9"/>
  </w:num>
  <w:num w:numId="8" w16cid:durableId="1956018340">
    <w:abstractNumId w:val="28"/>
  </w:num>
  <w:num w:numId="9" w16cid:durableId="226112193">
    <w:abstractNumId w:val="22"/>
  </w:num>
  <w:num w:numId="10" w16cid:durableId="889537502">
    <w:abstractNumId w:val="25"/>
  </w:num>
  <w:num w:numId="11" w16cid:durableId="2044476257">
    <w:abstractNumId w:val="13"/>
  </w:num>
  <w:num w:numId="12" w16cid:durableId="105121705">
    <w:abstractNumId w:val="21"/>
  </w:num>
  <w:num w:numId="13" w16cid:durableId="205920770">
    <w:abstractNumId w:val="6"/>
  </w:num>
  <w:num w:numId="14" w16cid:durableId="692419239">
    <w:abstractNumId w:val="4"/>
  </w:num>
  <w:num w:numId="15" w16cid:durableId="1618681879">
    <w:abstractNumId w:val="3"/>
  </w:num>
  <w:num w:numId="16" w16cid:durableId="849833491">
    <w:abstractNumId w:val="2"/>
  </w:num>
  <w:num w:numId="17" w16cid:durableId="2076007941">
    <w:abstractNumId w:val="1"/>
  </w:num>
  <w:num w:numId="18" w16cid:durableId="1492604271">
    <w:abstractNumId w:val="5"/>
  </w:num>
  <w:num w:numId="19" w16cid:durableId="777484567">
    <w:abstractNumId w:val="0"/>
  </w:num>
  <w:num w:numId="20" w16cid:durableId="19086384">
    <w:abstractNumId w:val="10"/>
  </w:num>
  <w:num w:numId="21" w16cid:durableId="2109348838">
    <w:abstractNumId w:val="24"/>
  </w:num>
  <w:num w:numId="22" w16cid:durableId="1510412305">
    <w:abstractNumId w:val="20"/>
  </w:num>
  <w:num w:numId="23" w16cid:durableId="906187431">
    <w:abstractNumId w:val="23"/>
  </w:num>
  <w:num w:numId="24" w16cid:durableId="530067785">
    <w:abstractNumId w:val="17"/>
  </w:num>
  <w:num w:numId="25" w16cid:durableId="187257518">
    <w:abstractNumId w:val="27"/>
  </w:num>
  <w:num w:numId="26" w16cid:durableId="1349403528">
    <w:abstractNumId w:val="14"/>
  </w:num>
  <w:num w:numId="27" w16cid:durableId="180170475">
    <w:abstractNumId w:val="26"/>
  </w:num>
  <w:num w:numId="28" w16cid:durableId="1958565546">
    <w:abstractNumId w:val="11"/>
  </w:num>
  <w:num w:numId="29" w16cid:durableId="1596596076">
    <w:abstractNumId w:val="18"/>
  </w:num>
  <w:num w:numId="30" w16cid:durableId="999848599">
    <w:abstractNumId w:val="29"/>
  </w:num>
  <w:num w:numId="31" w16cid:durableId="496456529">
    <w:abstractNumId w:val="19"/>
  </w:num>
  <w:num w:numId="32" w16cid:durableId="610431581">
    <w:abstractNumId w:val="19"/>
  </w:num>
  <w:num w:numId="33" w16cid:durableId="646514441">
    <w:abstractNumId w:val="19"/>
  </w:num>
  <w:num w:numId="34" w16cid:durableId="17375126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8FF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67E14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75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17D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D3F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5CC7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499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D69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292"/>
    <w:rsid w:val="001815DC"/>
    <w:rsid w:val="001819E0"/>
    <w:rsid w:val="00181B71"/>
    <w:rsid w:val="00181D4E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CF8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D2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1635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784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2FB0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539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141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43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BDF"/>
    <w:rsid w:val="002E3CA3"/>
    <w:rsid w:val="002E3EE6"/>
    <w:rsid w:val="002E41E6"/>
    <w:rsid w:val="002E4D5F"/>
    <w:rsid w:val="002E56E3"/>
    <w:rsid w:val="002E5894"/>
    <w:rsid w:val="002E5C08"/>
    <w:rsid w:val="002E5C1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47D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8FE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58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C28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1F6E"/>
    <w:rsid w:val="003A2483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A76A9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2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5D2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67DDC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34F"/>
    <w:rsid w:val="00483B01"/>
    <w:rsid w:val="00483F44"/>
    <w:rsid w:val="00484010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251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4EC9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30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6EA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BC1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11F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97E1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150"/>
    <w:rsid w:val="00674577"/>
    <w:rsid w:val="006748C3"/>
    <w:rsid w:val="00674B2E"/>
    <w:rsid w:val="00674F50"/>
    <w:rsid w:val="00674F86"/>
    <w:rsid w:val="006757D1"/>
    <w:rsid w:val="006763A3"/>
    <w:rsid w:val="006766D6"/>
    <w:rsid w:val="00677565"/>
    <w:rsid w:val="0068049B"/>
    <w:rsid w:val="00680564"/>
    <w:rsid w:val="00680575"/>
    <w:rsid w:val="00680A44"/>
    <w:rsid w:val="00680D5A"/>
    <w:rsid w:val="00680E43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0E8D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C7EC9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4F2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004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1D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660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7BE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B59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5B5A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1AD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2FC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58EB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E3B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073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318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3AA6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46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6419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5B9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0CBB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41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532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A1A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4E3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0FEF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5BE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0F7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2D6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38A"/>
    <w:rsid w:val="00B11CAE"/>
    <w:rsid w:val="00B12768"/>
    <w:rsid w:val="00B12ACC"/>
    <w:rsid w:val="00B12C8D"/>
    <w:rsid w:val="00B1323D"/>
    <w:rsid w:val="00B1366F"/>
    <w:rsid w:val="00B13DC1"/>
    <w:rsid w:val="00B141CB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5BC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710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2EE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2AC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1C63"/>
    <w:rsid w:val="00BD2A42"/>
    <w:rsid w:val="00BD2B6F"/>
    <w:rsid w:val="00BD33CF"/>
    <w:rsid w:val="00BD3892"/>
    <w:rsid w:val="00BD3E00"/>
    <w:rsid w:val="00BD4113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0F13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3A0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1FD1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14B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370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4FEB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4EC0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09C"/>
    <w:rsid w:val="00DA61A5"/>
    <w:rsid w:val="00DA62E4"/>
    <w:rsid w:val="00DA6909"/>
    <w:rsid w:val="00DA787B"/>
    <w:rsid w:val="00DA789A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04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55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346"/>
    <w:rsid w:val="00E57BDE"/>
    <w:rsid w:val="00E57E69"/>
    <w:rsid w:val="00E60143"/>
    <w:rsid w:val="00E602D4"/>
    <w:rsid w:val="00E6052A"/>
    <w:rsid w:val="00E608B5"/>
    <w:rsid w:val="00E610B6"/>
    <w:rsid w:val="00E61223"/>
    <w:rsid w:val="00E612C5"/>
    <w:rsid w:val="00E62915"/>
    <w:rsid w:val="00E6295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3A3"/>
    <w:rsid w:val="00EF36E3"/>
    <w:rsid w:val="00EF3923"/>
    <w:rsid w:val="00EF3F0E"/>
    <w:rsid w:val="00EF4422"/>
    <w:rsid w:val="00EF4FD2"/>
    <w:rsid w:val="00EF5269"/>
    <w:rsid w:val="00EF560E"/>
    <w:rsid w:val="00EF56BF"/>
    <w:rsid w:val="00EF5C73"/>
    <w:rsid w:val="00EF60A6"/>
    <w:rsid w:val="00EF6647"/>
    <w:rsid w:val="00EF7491"/>
    <w:rsid w:val="00EF77CE"/>
    <w:rsid w:val="00EF782A"/>
    <w:rsid w:val="00EF7A97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3ECB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26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0ACB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133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E2A36A-CA91-43C6-BB9C-E7BA18DD0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3509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2025-05-29T11:51:00Z</dcterms:created>
  <dcterms:modified xsi:type="dcterms:W3CDTF">2025-05-29T11:51:00Z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